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4"/>
        <w:gridCol w:w="5390"/>
        <w:gridCol w:w="1840"/>
      </w:tblGrid>
      <w:tr w:rsidR="004C3FA1" w:rsidRPr="00577652" w:rsidTr="00B47AE5">
        <w:trPr>
          <w:trHeight w:val="187"/>
        </w:trPr>
        <w:tc>
          <w:tcPr>
            <w:tcW w:w="1495" w:type="pct"/>
          </w:tcPr>
          <w:p w:rsidR="004C3FA1" w:rsidRPr="00577652" w:rsidRDefault="004C3FA1" w:rsidP="00B47AE5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 xml:space="preserve">ADI </w:t>
            </w:r>
            <w:r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</w:p>
        </w:tc>
        <w:tc>
          <w:tcPr>
            <w:tcW w:w="2613" w:type="pct"/>
            <w:tcBorders>
              <w:bottom w:val="nil"/>
            </w:tcBorders>
          </w:tcPr>
          <w:p w:rsidR="004C3FA1" w:rsidRPr="00072933" w:rsidRDefault="004C3FA1" w:rsidP="000F058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DOĞANHİSAR İMAM HATİP</w:t>
            </w:r>
            <w:r w:rsidRPr="0007293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ORTA</w:t>
            </w:r>
            <w:r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92" w:type="pct"/>
            <w:vMerge w:val="restart"/>
          </w:tcPr>
          <w:p w:rsidR="004C3FA1" w:rsidRPr="00577652" w:rsidRDefault="004C3FA1" w:rsidP="00B47AE5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Pr="00E965CD">
              <w:rPr>
                <w:b/>
                <w:sz w:val="48"/>
                <w:szCs w:val="48"/>
              </w:rPr>
              <w:t>-A</w:t>
            </w:r>
            <w:r w:rsidRPr="00577652">
              <w:rPr>
                <w:b/>
                <w:sz w:val="56"/>
              </w:rPr>
              <w:t>.</w:t>
            </w:r>
            <w:r w:rsidRPr="00577652">
              <w:rPr>
                <w:b/>
                <w:sz w:val="22"/>
              </w:rPr>
              <w:t>SINIF</w:t>
            </w:r>
            <w:r>
              <w:rPr>
                <w:b/>
                <w:sz w:val="22"/>
              </w:rPr>
              <w:t>I</w:t>
            </w:r>
          </w:p>
          <w:p w:rsidR="004C3FA1" w:rsidRPr="00577652" w:rsidRDefault="004C3FA1" w:rsidP="00CD3611">
            <w:pPr>
              <w:jc w:val="center"/>
            </w:pPr>
            <w:r>
              <w:t>08 Kasım 2013</w:t>
            </w:r>
          </w:p>
        </w:tc>
      </w:tr>
      <w:tr w:rsidR="004C3FA1" w:rsidRPr="00577652" w:rsidTr="00B47AE5">
        <w:trPr>
          <w:trHeight w:val="187"/>
        </w:trPr>
        <w:tc>
          <w:tcPr>
            <w:tcW w:w="1495" w:type="pct"/>
          </w:tcPr>
          <w:p w:rsidR="004C3FA1" w:rsidRPr="00577652" w:rsidRDefault="004C3FA1" w:rsidP="00B47AE5">
            <w:pPr>
              <w:rPr>
                <w:sz w:val="20"/>
                <w:szCs w:val="20"/>
              </w:rPr>
            </w:pPr>
            <w:r w:rsidRPr="00577652">
              <w:rPr>
                <w:sz w:val="20"/>
                <w:szCs w:val="20"/>
              </w:rPr>
              <w:t>SOYADI</w:t>
            </w:r>
            <w:r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</w:p>
        </w:tc>
        <w:tc>
          <w:tcPr>
            <w:tcW w:w="2613" w:type="pct"/>
            <w:tcBorders>
              <w:top w:val="nil"/>
              <w:bottom w:val="nil"/>
            </w:tcBorders>
          </w:tcPr>
          <w:p w:rsidR="004C3FA1" w:rsidRPr="00072933" w:rsidRDefault="004C3FA1" w:rsidP="00B47AE5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92" w:type="pct"/>
            <w:vMerge/>
          </w:tcPr>
          <w:p w:rsidR="004C3FA1" w:rsidRPr="00577652" w:rsidRDefault="004C3FA1" w:rsidP="00B47AE5">
            <w:pPr>
              <w:jc w:val="center"/>
              <w:rPr>
                <w:b/>
                <w:sz w:val="72"/>
              </w:rPr>
            </w:pPr>
          </w:p>
        </w:tc>
      </w:tr>
      <w:tr w:rsidR="004C3FA1" w:rsidRPr="00577652" w:rsidTr="00B47AE5">
        <w:trPr>
          <w:trHeight w:val="184"/>
        </w:trPr>
        <w:tc>
          <w:tcPr>
            <w:tcW w:w="1495" w:type="pct"/>
            <w:vAlign w:val="center"/>
          </w:tcPr>
          <w:p w:rsidR="004C3FA1" w:rsidRPr="00577652" w:rsidRDefault="004C3FA1" w:rsidP="00B47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SINIFI     : 5</w:t>
            </w:r>
            <w:r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613" w:type="pct"/>
            <w:tcBorders>
              <w:top w:val="nil"/>
            </w:tcBorders>
          </w:tcPr>
          <w:p w:rsidR="004C3FA1" w:rsidRPr="00072933" w:rsidRDefault="004C3FA1" w:rsidP="00B47AE5">
            <w:pPr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201</w:t>
            </w:r>
            <w:r>
              <w:rPr>
                <w:b/>
                <w:sz w:val="20"/>
                <w:szCs w:val="20"/>
              </w:rPr>
              <w:t>3</w:t>
            </w:r>
            <w:r w:rsidRPr="00072933">
              <w:rPr>
                <w:b/>
                <w:sz w:val="20"/>
                <w:szCs w:val="20"/>
              </w:rPr>
              <w:t>-201</w:t>
            </w:r>
            <w:r>
              <w:rPr>
                <w:b/>
                <w:sz w:val="20"/>
                <w:szCs w:val="20"/>
              </w:rPr>
              <w:t>4</w:t>
            </w:r>
            <w:r w:rsidRPr="00072933">
              <w:rPr>
                <w:b/>
                <w:sz w:val="20"/>
                <w:szCs w:val="20"/>
              </w:rPr>
              <w:t xml:space="preserve"> EĞİTİM-ÖĞRETİM YILI I. DÖNEM I. SINAV</w:t>
            </w:r>
          </w:p>
          <w:p w:rsidR="004C3FA1" w:rsidRPr="00072933" w:rsidRDefault="004C3FA1" w:rsidP="00B47AE5">
            <w:pPr>
              <w:rPr>
                <w:b/>
                <w:sz w:val="20"/>
                <w:szCs w:val="20"/>
              </w:rPr>
            </w:pPr>
          </w:p>
        </w:tc>
        <w:tc>
          <w:tcPr>
            <w:tcW w:w="892" w:type="pct"/>
            <w:vMerge/>
          </w:tcPr>
          <w:p w:rsidR="004C3FA1" w:rsidRPr="00577652" w:rsidRDefault="004C3FA1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4C3FA1" w:rsidRPr="00DE7142" w:rsidRDefault="004C3FA1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4C3FA1" w:rsidRDefault="004C3FA1" w:rsidP="00577652">
      <w:pPr>
        <w:sectPr w:rsidR="004C3FA1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4C3FA1" w:rsidRDefault="004C3FA1" w:rsidP="00840559">
      <w:pPr>
        <w:jc w:val="both"/>
      </w:pPr>
      <w:r>
        <w:rPr>
          <w:noProof/>
        </w:rPr>
        <w:pict>
          <v:rect id="_x0000_s1026" style="position:absolute;left:0;text-align:left;margin-left:40.95pt;margin-top:2.7pt;width:462.75pt;height:45pt;z-index:251658240" fillcolor="#f9c">
            <v:fill opacity="13107f"/>
            <v:textbox style="mso-next-textbox:#_x0000_s1026">
              <w:txbxContent>
                <w:p w:rsidR="004C3FA1" w:rsidRPr="001763CA" w:rsidRDefault="004C3FA1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ortak amaç     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aile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* sorunlar </w:t>
                  </w:r>
                </w:p>
                <w:p w:rsidR="004C3FA1" w:rsidRPr="001763CA" w:rsidRDefault="004C3FA1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toplum        </w:t>
                  </w:r>
                  <w:bookmarkStart w:id="0" w:name="_GoBack"/>
                  <w:r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kurum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grup</w:t>
                  </w:r>
                  <w:bookmarkEnd w:id="0"/>
                </w:p>
              </w:txbxContent>
            </v:textbox>
          </v:rect>
        </w:pict>
      </w:r>
    </w:p>
    <w:p w:rsidR="004C3FA1" w:rsidRDefault="004C3FA1" w:rsidP="00840559">
      <w:pPr>
        <w:jc w:val="both"/>
        <w:rPr>
          <w:b/>
          <w:u w:val="single"/>
        </w:rPr>
      </w:pPr>
    </w:p>
    <w:p w:rsidR="004C3FA1" w:rsidRDefault="004C3FA1" w:rsidP="00840559">
      <w:pPr>
        <w:jc w:val="both"/>
        <w:rPr>
          <w:b/>
          <w:u w:val="single"/>
        </w:rPr>
      </w:pPr>
    </w:p>
    <w:p w:rsidR="004C3FA1" w:rsidRDefault="004C3FA1" w:rsidP="00840559">
      <w:pPr>
        <w:jc w:val="both"/>
        <w:rPr>
          <w:b/>
          <w:u w:val="single"/>
        </w:rPr>
      </w:pPr>
    </w:p>
    <w:p w:rsidR="004C3FA1" w:rsidRDefault="004C3FA1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4C3FA1" w:rsidRPr="00583CF6" w:rsidRDefault="004C3FA1" w:rsidP="006347DA">
      <w:pPr>
        <w:jc w:val="both"/>
        <w:rPr>
          <w:b/>
        </w:rPr>
      </w:pPr>
      <w:r w:rsidRPr="00583CF6">
        <w:rPr>
          <w:b/>
        </w:rPr>
        <w:t>(15 Puan)</w:t>
      </w:r>
      <w:r>
        <w:t xml:space="preserve"> </w:t>
      </w:r>
    </w:p>
    <w:p w:rsidR="004C3FA1" w:rsidRPr="006347DA" w:rsidRDefault="004C3FA1" w:rsidP="006347DA">
      <w:pPr>
        <w:ind w:firstLine="708"/>
        <w:jc w:val="both"/>
        <w:rPr>
          <w:b/>
          <w:bCs/>
        </w:rPr>
      </w:pPr>
      <w:r>
        <w:t xml:space="preserve">-    </w:t>
      </w:r>
      <w:r w:rsidRPr="006347DA">
        <w:t>Toplumun temeli ve en önemli grubu</w:t>
      </w:r>
      <w:r>
        <w:t>.........................................</w:t>
      </w:r>
      <w:r w:rsidRPr="006347DA">
        <w:t>.</w:t>
      </w:r>
    </w:p>
    <w:p w:rsidR="004C3FA1" w:rsidRPr="006347DA" w:rsidRDefault="004C3FA1" w:rsidP="006347DA">
      <w:pPr>
        <w:jc w:val="both"/>
      </w:pPr>
      <w:r>
        <w:rPr>
          <w:b/>
        </w:rPr>
        <w:tab/>
        <w:t xml:space="preserve">-   </w:t>
      </w:r>
      <w:r w:rsidRPr="006347DA">
        <w:t xml:space="preserve"> Üyesi olduğum futbol takımı sosyal bir………</w:t>
      </w:r>
      <w:r>
        <w:t>............................</w:t>
      </w:r>
    </w:p>
    <w:p w:rsidR="004C3FA1" w:rsidRPr="006347DA" w:rsidRDefault="004C3FA1" w:rsidP="006347DA">
      <w:pPr>
        <w:ind w:firstLine="708"/>
        <w:jc w:val="both"/>
      </w:pPr>
      <w:r>
        <w:rPr>
          <w:b/>
        </w:rPr>
        <w:t xml:space="preserve">-    </w:t>
      </w:r>
      <w:r w:rsidRPr="006347DA">
        <w:t>Grup olmanın ilk koşulu</w:t>
      </w:r>
      <w:r>
        <w:t>.................................................</w:t>
      </w:r>
      <w:r w:rsidRPr="006347DA">
        <w:tab/>
        <w:t xml:space="preserve">taşımaktır. </w:t>
      </w:r>
    </w:p>
    <w:p w:rsidR="004C3FA1" w:rsidRDefault="004C3FA1" w:rsidP="006347DA">
      <w:pPr>
        <w:ind w:firstLine="708"/>
        <w:jc w:val="both"/>
      </w:pPr>
      <w:r>
        <w:t xml:space="preserve">- </w:t>
      </w:r>
      <w:r w:rsidRPr="006347DA">
        <w:t>Sokağımızı ve şehrimizi temiz tutmak</w:t>
      </w:r>
      <w:r>
        <w:t>………………………..……</w:t>
      </w:r>
      <w:r w:rsidRPr="006347DA">
        <w:t>………...karşı olan sorumluluklarımızdandır.</w:t>
      </w:r>
      <w:r>
        <w:tab/>
      </w:r>
    </w:p>
    <w:p w:rsidR="004C3FA1" w:rsidRDefault="004C3FA1" w:rsidP="006347DA">
      <w:pPr>
        <w:ind w:firstLine="708"/>
        <w:jc w:val="both"/>
        <w:rPr>
          <w:spacing w:val="-15"/>
        </w:rPr>
      </w:pPr>
      <w:r>
        <w:t xml:space="preserve">-    </w:t>
      </w:r>
      <w:r w:rsidRPr="005631C8">
        <w:t>Sorumluluklarımızı yerine getirm</w:t>
      </w:r>
      <w:r>
        <w:t>emek</w:t>
      </w:r>
      <w:r>
        <w:tab/>
        <w:t>….................................……………..</w:t>
      </w:r>
      <w:r w:rsidRPr="005631C8">
        <w:rPr>
          <w:i/>
          <w:iCs/>
          <w:spacing w:val="-5"/>
        </w:rPr>
        <w:t xml:space="preserve">, </w:t>
      </w:r>
      <w:r w:rsidRPr="005631C8">
        <w:rPr>
          <w:spacing w:val="-5"/>
        </w:rPr>
        <w:t>yol acar.</w:t>
      </w:r>
    </w:p>
    <w:p w:rsidR="004C3FA1" w:rsidRDefault="004C3FA1" w:rsidP="003265D0">
      <w:pPr>
        <w:jc w:val="both"/>
      </w:pPr>
    </w:p>
    <w:p w:rsidR="004C3FA1" w:rsidRPr="00583CF6" w:rsidRDefault="004C3FA1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4C3FA1" w:rsidRPr="00583CF6" w:rsidRDefault="004C3FA1" w:rsidP="003C3B3E">
      <w:pPr>
        <w:jc w:val="both"/>
        <w:rPr>
          <w:b/>
        </w:rPr>
      </w:pPr>
      <w:r w:rsidRPr="00583CF6">
        <w:rPr>
          <w:b/>
        </w:rPr>
        <w:t>(15 Puan)</w:t>
      </w:r>
    </w:p>
    <w:p w:rsidR="004C3FA1" w:rsidRPr="00052408" w:rsidRDefault="004C3FA1" w:rsidP="00052408">
      <w:pPr>
        <w:jc w:val="both"/>
      </w:pPr>
      <w:r>
        <w:t xml:space="preserve">- </w:t>
      </w:r>
      <w:r w:rsidRPr="00052408">
        <w:t xml:space="preserve">(     ) </w:t>
      </w:r>
      <w:r w:rsidRPr="007B4198">
        <w:t>Eğitim,zorunlu ihtiyaçtır.</w:t>
      </w:r>
    </w:p>
    <w:p w:rsidR="004C3FA1" w:rsidRDefault="004C3FA1" w:rsidP="00052408">
      <w:pPr>
        <w:jc w:val="both"/>
      </w:pPr>
      <w:r>
        <w:t xml:space="preserve">- </w:t>
      </w:r>
      <w:r w:rsidRPr="00052408">
        <w:t xml:space="preserve">(     ) </w:t>
      </w:r>
      <w:r w:rsidRPr="007B4198">
        <w:t>Milletvekili seçimlerine katılmak çocukların temel hakkıdır.</w:t>
      </w:r>
    </w:p>
    <w:p w:rsidR="004C3FA1" w:rsidRDefault="004C3FA1" w:rsidP="00052408">
      <w:pPr>
        <w:jc w:val="both"/>
      </w:pPr>
      <w:r>
        <w:t xml:space="preserve">- </w:t>
      </w:r>
      <w:r w:rsidRPr="00052408">
        <w:t xml:space="preserve">(     ) </w:t>
      </w:r>
      <w:r w:rsidRPr="007B4198">
        <w:t>Bir gruba üye olmak bireye herhangi bir hak sağlamaz.</w:t>
      </w:r>
    </w:p>
    <w:p w:rsidR="004C3FA1" w:rsidRDefault="004C3FA1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r w:rsidRPr="005A5F06">
        <w:t>Aile içinde çocuğun söz hakkı ol</w:t>
      </w:r>
      <w:r>
        <w:t>malıdır</w:t>
      </w:r>
      <w:r w:rsidRPr="005A5F06">
        <w:t>.</w:t>
      </w:r>
      <w:r w:rsidRPr="005A5F06">
        <w:rPr>
          <w:b/>
        </w:rPr>
        <w:tab/>
      </w:r>
    </w:p>
    <w:p w:rsidR="004C3FA1" w:rsidRPr="00052408" w:rsidRDefault="004C3FA1" w:rsidP="00052408">
      <w:pPr>
        <w:jc w:val="both"/>
      </w:pPr>
      <w:r>
        <w:t xml:space="preserve">- </w:t>
      </w:r>
      <w:r w:rsidRPr="00052408">
        <w:t xml:space="preserve">(     ) </w:t>
      </w:r>
      <w:r w:rsidRPr="005A5F06">
        <w:t xml:space="preserve">Üyesi olduğumuz ilk grup </w:t>
      </w:r>
      <w:r>
        <w:t>okuldur</w:t>
      </w:r>
      <w:r w:rsidRPr="005A5F06">
        <w:t>.</w:t>
      </w:r>
    </w:p>
    <w:p w:rsidR="004C3FA1" w:rsidRDefault="004C3FA1" w:rsidP="00052408">
      <w:pPr>
        <w:jc w:val="both"/>
      </w:pPr>
    </w:p>
    <w:p w:rsidR="004C3FA1" w:rsidRPr="00583CF6" w:rsidRDefault="004C3FA1" w:rsidP="006D1C7A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>Aşağıdaki tabloda verilen özellikleri okuyarak “kalabalık”,“grup”, “kurum” kavramlarından uygun olanlara (X) işareti koyunuz.(15 Puan)</w:t>
      </w:r>
    </w:p>
    <w:p w:rsidR="004C3FA1" w:rsidRDefault="004C3FA1" w:rsidP="00840559">
      <w:pPr>
        <w:jc w:val="both"/>
      </w:pP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1561"/>
        <w:gridCol w:w="992"/>
        <w:gridCol w:w="1134"/>
      </w:tblGrid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ÖZELLİKLER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KALABALIK</w:t>
            </w: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1134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KURUM</w:t>
            </w: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Doğanhisar Devlet Hastanesi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Çınar meydanında yürüyen insanlar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Denizli Belediyesi Konservatuarı Türk Halk Müziği Korosu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Doğanhisar İmam Hatip Ortaokulu Satranç Kulübü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Denizli Atatürk Stadyumunda maç izleyen kişiler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</w:tbl>
    <w:p w:rsidR="004C3FA1" w:rsidRDefault="004C3FA1" w:rsidP="00840559">
      <w:pPr>
        <w:jc w:val="both"/>
      </w:pPr>
    </w:p>
    <w:p w:rsidR="004C3FA1" w:rsidRPr="00583CF6" w:rsidRDefault="004C3FA1" w:rsidP="00576C43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583CF6">
        <w:rPr>
          <w:b/>
        </w:rPr>
        <w:t>Aşağıdaki tabloda verilen cümleleri okuyarak “hak”ve“sorumluluk” kavramlarından uygun olanlara (X) işareti koyunuz. (15 Puan)</w:t>
      </w:r>
    </w:p>
    <w:p w:rsidR="004C3FA1" w:rsidRDefault="004C3FA1" w:rsidP="007F42D3">
      <w:pPr>
        <w:jc w:val="both"/>
      </w:pPr>
    </w:p>
    <w:tbl>
      <w:tblPr>
        <w:tblW w:w="0" w:type="auto"/>
        <w:jc w:val="center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26"/>
        <w:gridCol w:w="1561"/>
        <w:gridCol w:w="1818"/>
      </w:tblGrid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CÜMLELER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HAK</w:t>
            </w: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center"/>
              <w:rPr>
                <w:b/>
                <w:sz w:val="22"/>
                <w:szCs w:val="22"/>
              </w:rPr>
            </w:pPr>
            <w:r w:rsidRPr="004E195D">
              <w:rPr>
                <w:b/>
                <w:sz w:val="22"/>
                <w:szCs w:val="22"/>
              </w:rPr>
              <w:t>SORUMLULUK</w:t>
            </w: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Okula zamanında gelirim.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Okuldaki eğitim ve öğretim ortamından yararlanırım.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Hastalanınca hastaneye giderim.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Oyun oynarken çevremi rahatsız etmem.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  <w:tr w:rsidR="004C3FA1" w:rsidTr="004E195D">
        <w:trPr>
          <w:jc w:val="center"/>
        </w:trPr>
        <w:tc>
          <w:tcPr>
            <w:tcW w:w="5526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  <w:r w:rsidRPr="004E195D">
              <w:rPr>
                <w:sz w:val="22"/>
                <w:szCs w:val="22"/>
              </w:rPr>
              <w:t>Kimsesiz olduğum için devletten yardım alırım.</w:t>
            </w:r>
          </w:p>
        </w:tc>
        <w:tc>
          <w:tcPr>
            <w:tcW w:w="1561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C3FA1" w:rsidRPr="004E195D" w:rsidRDefault="004C3FA1" w:rsidP="004E195D">
            <w:pPr>
              <w:jc w:val="both"/>
              <w:rPr>
                <w:sz w:val="22"/>
                <w:szCs w:val="22"/>
              </w:rPr>
            </w:pPr>
          </w:p>
        </w:tc>
      </w:tr>
    </w:tbl>
    <w:p w:rsidR="004C3FA1" w:rsidRDefault="004C3FA1" w:rsidP="00D37FC5">
      <w:pPr>
        <w:jc w:val="both"/>
      </w:pPr>
    </w:p>
    <w:p w:rsidR="004C3FA1" w:rsidRDefault="004C3FA1" w:rsidP="005314DF">
      <w:pPr>
        <w:jc w:val="both"/>
      </w:pPr>
      <w:r w:rsidRPr="005314DF">
        <w:rPr>
          <w:b/>
          <w:u w:val="single"/>
        </w:rPr>
        <w:t>S-5</w:t>
      </w:r>
      <w:r>
        <w:t xml:space="preserve">  Aşağıda sahip olduğumuz  haklardan bazıları verilmiştir.Birbiriyle ilgili hak ve sorumlulukları harfleri rakamların önündeki boşluğa yazarak eşleştiriniz.</w:t>
      </w:r>
      <w:r w:rsidRPr="00807865">
        <w:rPr>
          <w:b/>
        </w:rPr>
        <w:t>(15 Puan)</w:t>
      </w:r>
    </w:p>
    <w:p w:rsidR="004C3FA1" w:rsidRDefault="004C3FA1" w:rsidP="00807865">
      <w:pPr>
        <w:jc w:val="both"/>
      </w:pPr>
      <w:r>
        <w:tab/>
        <w:t>…….1- Oyun Hakkı</w:t>
      </w:r>
      <w:r>
        <w:tab/>
      </w:r>
      <w:r>
        <w:tab/>
      </w:r>
      <w:r>
        <w:tab/>
      </w:r>
      <w:r>
        <w:tab/>
      </w:r>
      <w:r>
        <w:tab/>
      </w:r>
      <w:r>
        <w:tab/>
        <w:t>a) Ders çalışma sorumluluğu</w:t>
      </w:r>
    </w:p>
    <w:p w:rsidR="004C3FA1" w:rsidRPr="005314DF" w:rsidRDefault="004C3FA1" w:rsidP="00807865">
      <w:pPr>
        <w:jc w:val="both"/>
      </w:pPr>
      <w:r>
        <w:tab/>
      </w:r>
      <w:r>
        <w:tab/>
        <w:t xml:space="preserve"> </w:t>
      </w:r>
    </w:p>
    <w:p w:rsidR="004C3FA1" w:rsidRDefault="004C3FA1" w:rsidP="00D37FC5">
      <w:pPr>
        <w:jc w:val="both"/>
      </w:pPr>
      <w:r>
        <w:tab/>
        <w:t>…….2- Vatandaş olma hakkı</w:t>
      </w:r>
      <w:r>
        <w:tab/>
      </w:r>
      <w:r>
        <w:tab/>
      </w:r>
      <w:r>
        <w:tab/>
      </w:r>
      <w:r>
        <w:tab/>
      </w:r>
      <w:r>
        <w:tab/>
        <w:t>b) Çevreyi temiz tutma sorumluluğu</w:t>
      </w:r>
    </w:p>
    <w:p w:rsidR="004C3FA1" w:rsidRDefault="004C3FA1" w:rsidP="00D37FC5">
      <w:pPr>
        <w:jc w:val="both"/>
      </w:pPr>
    </w:p>
    <w:p w:rsidR="004C3FA1" w:rsidRDefault="004C3FA1" w:rsidP="00D37FC5">
      <w:pPr>
        <w:jc w:val="both"/>
      </w:pPr>
      <w:r>
        <w:tab/>
        <w:t>…….3- Eğitim hakkı</w:t>
      </w:r>
      <w:r>
        <w:tab/>
      </w:r>
      <w:r>
        <w:tab/>
      </w:r>
      <w:r>
        <w:tab/>
      </w:r>
      <w:r>
        <w:tab/>
      </w:r>
      <w:r>
        <w:tab/>
      </w:r>
      <w:r>
        <w:tab/>
        <w:t>c) Oyun kurallarına uyma sorumluluğu</w:t>
      </w:r>
    </w:p>
    <w:p w:rsidR="004C3FA1" w:rsidRDefault="004C3FA1" w:rsidP="00D37FC5">
      <w:pPr>
        <w:jc w:val="both"/>
      </w:pPr>
    </w:p>
    <w:p w:rsidR="004C3FA1" w:rsidRDefault="004C3FA1" w:rsidP="00D37FC5">
      <w:pPr>
        <w:jc w:val="both"/>
      </w:pPr>
      <w:r>
        <w:tab/>
        <w:t>…….4- Sağlık hakkı</w:t>
      </w:r>
      <w:r>
        <w:tab/>
      </w:r>
      <w:r>
        <w:tab/>
      </w:r>
      <w:r>
        <w:tab/>
      </w:r>
      <w:r>
        <w:tab/>
      </w:r>
      <w:r>
        <w:tab/>
      </w:r>
      <w:r>
        <w:tab/>
        <w:t>d) Ülke için çalışma sorumluluğu</w:t>
      </w:r>
    </w:p>
    <w:p w:rsidR="004C3FA1" w:rsidRDefault="004C3FA1" w:rsidP="00D37FC5">
      <w:pPr>
        <w:jc w:val="both"/>
      </w:pPr>
    </w:p>
    <w:p w:rsidR="004C3FA1" w:rsidRDefault="004C3FA1" w:rsidP="00D37FC5">
      <w:pPr>
        <w:jc w:val="both"/>
      </w:pPr>
      <w:r>
        <w:tab/>
        <w:t>…….5- Çevre hakkı</w:t>
      </w:r>
      <w:r>
        <w:tab/>
      </w:r>
      <w:r>
        <w:tab/>
      </w:r>
      <w:r>
        <w:tab/>
      </w:r>
      <w:r>
        <w:tab/>
      </w:r>
      <w:r>
        <w:tab/>
      </w:r>
      <w:r>
        <w:tab/>
        <w:t>e) Sağlıklı beslenme sorumluluğu</w:t>
      </w:r>
    </w:p>
    <w:p w:rsidR="004C3FA1" w:rsidRDefault="004C3FA1" w:rsidP="00D37FC5">
      <w:pPr>
        <w:jc w:val="both"/>
      </w:pPr>
    </w:p>
    <w:p w:rsidR="004C3FA1" w:rsidRPr="007B4FDD" w:rsidRDefault="004C3FA1" w:rsidP="00152353">
      <w:pPr>
        <w:jc w:val="both"/>
      </w:pPr>
      <w:r w:rsidRPr="00BE20F0">
        <w:rPr>
          <w:b/>
          <w:u w:val="single"/>
        </w:rPr>
        <w:t>S-6</w:t>
      </w:r>
      <w:r>
        <w:rPr>
          <w:b/>
          <w:u w:val="single"/>
        </w:rPr>
        <w:t xml:space="preserve"> </w:t>
      </w:r>
      <w:r>
        <w:t xml:space="preserve">    </w:t>
      </w:r>
      <w:r>
        <w:tab/>
        <w:t>“</w:t>
      </w:r>
      <w:r w:rsidRPr="007B4FDD">
        <w:t>Bir kişi evde baba ya da eş , iş yerinde doktor , okulda veli rolünü üstlenebilir.</w:t>
      </w:r>
      <w:r>
        <w:t>”</w:t>
      </w:r>
    </w:p>
    <w:p w:rsidR="004C3FA1" w:rsidRPr="007B4FDD" w:rsidRDefault="004C3FA1" w:rsidP="00B47AE5">
      <w:pPr>
        <w:jc w:val="both"/>
      </w:pPr>
      <w:r w:rsidRPr="007B4FDD">
        <w:rPr>
          <w:b/>
        </w:rPr>
        <w:t>Bu durum neyi göstermektedir ?</w:t>
      </w:r>
      <w:r w:rsidRPr="00537A2C">
        <w:rPr>
          <w:b/>
        </w:rPr>
        <w:t xml:space="preserve"> </w:t>
      </w:r>
      <w:r>
        <w:rPr>
          <w:b/>
        </w:rPr>
        <w:t>(</w:t>
      </w:r>
      <w:r w:rsidRPr="00583CF6">
        <w:rPr>
          <w:b/>
        </w:rPr>
        <w:t>5 Puan)</w:t>
      </w:r>
      <w:r w:rsidRPr="007B4FDD">
        <w:t xml:space="preserve"> </w:t>
      </w:r>
    </w:p>
    <w:p w:rsidR="004C3FA1" w:rsidRDefault="004C3FA1" w:rsidP="00152353">
      <w:pPr>
        <w:jc w:val="both"/>
      </w:pPr>
      <w:r w:rsidRPr="007B4FDD">
        <w:t>A )  En önemli rolümüz baba olmaktır.</w:t>
      </w:r>
      <w:r>
        <w:tab/>
      </w:r>
      <w:r>
        <w:tab/>
      </w:r>
      <w:r>
        <w:tab/>
      </w:r>
      <w:r>
        <w:tab/>
      </w:r>
    </w:p>
    <w:p w:rsidR="004C3FA1" w:rsidRPr="007B4FDD" w:rsidRDefault="004C3FA1" w:rsidP="00152353">
      <w:pPr>
        <w:jc w:val="both"/>
      </w:pPr>
      <w:r w:rsidRPr="007B4FDD">
        <w:t>B )  Herkesin bir tane rolü vardır.</w:t>
      </w:r>
    </w:p>
    <w:p w:rsidR="004C3FA1" w:rsidRDefault="004C3FA1" w:rsidP="00152353">
      <w:pPr>
        <w:jc w:val="both"/>
      </w:pPr>
      <w:r w:rsidRPr="007B4FDD">
        <w:t>C )  Bir kişinin birden çok rolü olabilir.</w:t>
      </w:r>
      <w:r>
        <w:tab/>
      </w:r>
      <w:r>
        <w:tab/>
      </w:r>
      <w:r>
        <w:tab/>
      </w:r>
      <w:r>
        <w:tab/>
      </w:r>
    </w:p>
    <w:p w:rsidR="004C3FA1" w:rsidRDefault="004C3FA1" w:rsidP="00152353">
      <w:pPr>
        <w:jc w:val="both"/>
      </w:pPr>
      <w:r w:rsidRPr="007B4FDD">
        <w:t>D ) En iyi rol doktor olmaktır.</w:t>
      </w:r>
    </w:p>
    <w:p w:rsidR="004C3FA1" w:rsidRDefault="004C3FA1" w:rsidP="00152353">
      <w:pPr>
        <w:jc w:val="both"/>
      </w:pPr>
    </w:p>
    <w:p w:rsidR="004C3FA1" w:rsidRPr="00583CF6" w:rsidRDefault="004C3FA1" w:rsidP="00537A2C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>
        <w:tab/>
      </w:r>
      <w:r w:rsidRPr="00152353">
        <w:rPr>
          <w:b/>
        </w:rPr>
        <w:t>Ülkemizde çocuklara yardım etmek için aşağıdakilerden hangisi açılmıştır?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</w:p>
    <w:p w:rsidR="004C3FA1" w:rsidRDefault="004C3FA1" w:rsidP="00152353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A)Sosyal Hizmetler ve Çocuk Esirgeme Kurumu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4C3FA1" w:rsidRPr="00C55A66" w:rsidRDefault="004C3FA1" w:rsidP="00152353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B)Futbol Kulüpleri</w:t>
      </w:r>
    </w:p>
    <w:p w:rsidR="004C3FA1" w:rsidRDefault="004C3FA1" w:rsidP="00152353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 xml:space="preserve">C)Oyun parkları                                                                                   </w:t>
      </w:r>
      <w:r w:rsidRPr="00C55A66">
        <w:rPr>
          <w:rFonts w:ascii="Times New Roman" w:hAnsi="Times New Roman"/>
          <w:sz w:val="24"/>
          <w:szCs w:val="24"/>
        </w:rPr>
        <w:tab/>
      </w:r>
      <w:r w:rsidRPr="00C55A66">
        <w:rPr>
          <w:rFonts w:ascii="Times New Roman" w:hAnsi="Times New Roman"/>
          <w:sz w:val="24"/>
          <w:szCs w:val="24"/>
        </w:rPr>
        <w:tab/>
      </w:r>
    </w:p>
    <w:p w:rsidR="004C3FA1" w:rsidRPr="00C55A66" w:rsidRDefault="004C3FA1" w:rsidP="00152353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C55A66">
        <w:rPr>
          <w:rFonts w:ascii="Times New Roman" w:hAnsi="Times New Roman"/>
          <w:sz w:val="24"/>
          <w:szCs w:val="24"/>
        </w:rPr>
        <w:t>D)Üniversiteler</w:t>
      </w:r>
    </w:p>
    <w:p w:rsidR="004C3FA1" w:rsidRDefault="004C3FA1" w:rsidP="00152353">
      <w:pPr>
        <w:jc w:val="both"/>
      </w:pPr>
    </w:p>
    <w:p w:rsidR="004C3FA1" w:rsidRDefault="004C3FA1" w:rsidP="00152353">
      <w:pPr>
        <w:shd w:val="clear" w:color="auto" w:fill="FFFFFF"/>
        <w:ind w:left="705" w:hanging="705"/>
        <w:jc w:val="both"/>
        <w:rPr>
          <w:b/>
        </w:rPr>
      </w:pPr>
      <w:r w:rsidRPr="004B098B">
        <w:rPr>
          <w:b/>
          <w:u w:val="single"/>
        </w:rPr>
        <w:t>S-8</w:t>
      </w:r>
      <w:r>
        <w:t xml:space="preserve"> </w:t>
      </w:r>
      <w:r>
        <w:tab/>
        <w:t xml:space="preserve"> </w:t>
      </w:r>
      <w:r w:rsidRPr="00F932E9">
        <w:t>I. Çocuk hakları, bütün çocuklar içindir.</w:t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  <w:t xml:space="preserve"> </w:t>
      </w:r>
      <w:r w:rsidRPr="00F932E9">
        <w:rPr>
          <w:lang w:val="de-DE"/>
        </w:rPr>
        <w:t>II. Yaşama</w:t>
      </w:r>
      <w:r w:rsidRPr="00F932E9">
        <w:t xml:space="preserve"> hakkı en temel haktır.</w:t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</w:r>
      <w:r w:rsidRPr="00F932E9">
        <w:tab/>
        <w:t xml:space="preserve"> III. Herkes 18 yaşına kadar çocuk haklarından yararlanır.</w:t>
      </w:r>
      <w:r w:rsidRPr="00F22761">
        <w:rPr>
          <w:b/>
        </w:rPr>
        <w:t xml:space="preserve"> </w:t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  <w:t xml:space="preserve">                  </w:t>
      </w:r>
      <w:r w:rsidRPr="00F932E9">
        <w:rPr>
          <w:b/>
        </w:rPr>
        <w:t xml:space="preserve">Yukarıdaki bilgilerden hangisi ya da hangileri </w:t>
      </w:r>
      <w:r w:rsidRPr="00F932E9">
        <w:rPr>
          <w:b/>
          <w:u w:val="single"/>
        </w:rPr>
        <w:t>doğrudur?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  <w:r w:rsidRPr="00F22761">
        <w:rPr>
          <w:b/>
        </w:rPr>
        <w:tab/>
      </w:r>
    </w:p>
    <w:p w:rsidR="004C3FA1" w:rsidRDefault="004C3FA1" w:rsidP="00152353">
      <w:pPr>
        <w:shd w:val="clear" w:color="auto" w:fill="FFFFFF"/>
        <w:jc w:val="both"/>
        <w:rPr>
          <w:lang w:val="en-US"/>
        </w:rPr>
      </w:pPr>
      <w:r w:rsidRPr="00F22761">
        <w:t>A)  Yalnız I</w:t>
      </w:r>
      <w:r w:rsidRPr="00F22761">
        <w:rPr>
          <w:b/>
        </w:rPr>
        <w:t xml:space="preserve">      </w:t>
      </w:r>
      <w:r w:rsidRPr="00F22761">
        <w:rPr>
          <w:lang w:val="en-US"/>
        </w:rPr>
        <w:t xml:space="preserve">           </w:t>
      </w:r>
      <w:r w:rsidRPr="00F22761">
        <w:rPr>
          <w:lang w:val="en-US"/>
        </w:rPr>
        <w:tab/>
      </w:r>
      <w:r>
        <w:rPr>
          <w:lang w:val="en-US"/>
        </w:rPr>
        <w:tab/>
      </w:r>
    </w:p>
    <w:p w:rsidR="004C3FA1" w:rsidRDefault="004C3FA1" w:rsidP="00152353">
      <w:pPr>
        <w:shd w:val="clear" w:color="auto" w:fill="FFFFFF"/>
        <w:jc w:val="both"/>
      </w:pPr>
      <w:r w:rsidRPr="00F22761">
        <w:t xml:space="preserve">B)  Yalnız </w:t>
      </w:r>
      <w:r w:rsidRPr="00F22761">
        <w:rPr>
          <w:lang w:val="en-US"/>
        </w:rPr>
        <w:t>II</w:t>
      </w:r>
      <w:r w:rsidRPr="00F22761">
        <w:tab/>
      </w:r>
      <w:r w:rsidRPr="00F22761">
        <w:tab/>
      </w:r>
      <w:r>
        <w:tab/>
      </w:r>
    </w:p>
    <w:p w:rsidR="004C3FA1" w:rsidRDefault="004C3FA1" w:rsidP="00152353">
      <w:pPr>
        <w:shd w:val="clear" w:color="auto" w:fill="FFFFFF"/>
        <w:jc w:val="both"/>
        <w:rPr>
          <w:lang w:val="en-US"/>
        </w:rPr>
      </w:pPr>
      <w:r w:rsidRPr="00F22761">
        <w:t xml:space="preserve">C) 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            </w:t>
      </w:r>
      <w:r w:rsidRPr="00F22761">
        <w:rPr>
          <w:lang w:val="en-US"/>
        </w:rPr>
        <w:tab/>
        <w:t xml:space="preserve"> </w:t>
      </w:r>
    </w:p>
    <w:p w:rsidR="004C3FA1" w:rsidRDefault="004C3FA1" w:rsidP="00152353">
      <w:pPr>
        <w:shd w:val="clear" w:color="auto" w:fill="FFFFFF"/>
        <w:jc w:val="both"/>
      </w:pPr>
      <w:r w:rsidRPr="00F22761">
        <w:t xml:space="preserve">D)  I, </w:t>
      </w:r>
      <w:r w:rsidRPr="00F22761">
        <w:rPr>
          <w:lang w:val="en-US"/>
        </w:rPr>
        <w:t xml:space="preserve">II </w:t>
      </w:r>
      <w:r w:rsidRPr="00F22761">
        <w:t xml:space="preserve">ve </w:t>
      </w:r>
      <w:r w:rsidRPr="00F22761">
        <w:rPr>
          <w:lang w:val="en-US"/>
        </w:rPr>
        <w:t xml:space="preserve">III     </w:t>
      </w:r>
    </w:p>
    <w:p w:rsidR="004C3FA1" w:rsidRDefault="004C3FA1" w:rsidP="00152353">
      <w:pPr>
        <w:jc w:val="both"/>
      </w:pPr>
    </w:p>
    <w:p w:rsidR="004C3FA1" w:rsidRPr="00C16463" w:rsidRDefault="004C3FA1" w:rsidP="00152353">
      <w:pPr>
        <w:jc w:val="both"/>
      </w:pPr>
      <w:r w:rsidRPr="00493868">
        <w:rPr>
          <w:b/>
          <w:u w:val="single"/>
        </w:rPr>
        <w:t>S-9</w:t>
      </w:r>
      <w:r>
        <w:t xml:space="preserve"> </w:t>
      </w:r>
      <w:r w:rsidRPr="00C16463">
        <w:rPr>
          <w:b/>
        </w:rPr>
        <w:t xml:space="preserve">Aşağıdakilerden hangisi grubun özelliklerinden </w:t>
      </w:r>
      <w:r w:rsidRPr="00C16463">
        <w:rPr>
          <w:b/>
          <w:u w:val="single"/>
        </w:rPr>
        <w:t>değildir 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C16463">
        <w:rPr>
          <w:b/>
        </w:rPr>
        <w:t xml:space="preserve"> </w:t>
      </w:r>
      <w:r w:rsidRPr="00C16463">
        <w:t xml:space="preserve"> </w:t>
      </w:r>
    </w:p>
    <w:p w:rsidR="004C3FA1" w:rsidRDefault="004C3FA1" w:rsidP="00152353">
      <w:pPr>
        <w:jc w:val="both"/>
      </w:pPr>
      <w:r w:rsidRPr="00C16463">
        <w:t xml:space="preserve">A)  Ortak bir amaç vardır.                                      </w:t>
      </w:r>
      <w:r>
        <w:tab/>
      </w:r>
      <w:r>
        <w:tab/>
      </w:r>
    </w:p>
    <w:p w:rsidR="004C3FA1" w:rsidRPr="00C16463" w:rsidRDefault="004C3FA1" w:rsidP="00152353">
      <w:pPr>
        <w:jc w:val="both"/>
      </w:pPr>
      <w:r w:rsidRPr="00C16463">
        <w:t>B)  Üyeler rastl</w:t>
      </w:r>
      <w:r>
        <w:t>antı sonucu bir araya gelirler.</w:t>
      </w:r>
    </w:p>
    <w:p w:rsidR="004C3FA1" w:rsidRDefault="004C3FA1" w:rsidP="00152353">
      <w:pPr>
        <w:jc w:val="both"/>
      </w:pPr>
      <w:r w:rsidRPr="00C16463">
        <w:t xml:space="preserve">C)  Üyeler planlayarak bir araya gelirler                </w:t>
      </w:r>
      <w:r>
        <w:tab/>
      </w:r>
      <w:r>
        <w:tab/>
      </w:r>
    </w:p>
    <w:p w:rsidR="004C3FA1" w:rsidRDefault="004C3FA1" w:rsidP="00152353">
      <w:pPr>
        <w:jc w:val="both"/>
      </w:pPr>
      <w:r w:rsidRPr="00C16463">
        <w:t>D)  Grup üyeleri birbirini tanırlar.</w:t>
      </w:r>
    </w:p>
    <w:p w:rsidR="004C3FA1" w:rsidRDefault="004C3FA1" w:rsidP="00152353">
      <w:pPr>
        <w:jc w:val="both"/>
      </w:pPr>
    </w:p>
    <w:p w:rsidR="004C3FA1" w:rsidRPr="00D615E0" w:rsidRDefault="004C3FA1" w:rsidP="00152353">
      <w:pPr>
        <w:jc w:val="both"/>
      </w:pPr>
      <w:r w:rsidRPr="00682302">
        <w:rPr>
          <w:b/>
          <w:u w:val="single"/>
        </w:rPr>
        <w:t>S-10</w:t>
      </w:r>
      <w:r>
        <w:rPr>
          <w:b/>
        </w:rPr>
        <w:t xml:space="preserve">  “</w:t>
      </w:r>
      <w:r w:rsidRPr="00D615E0">
        <w:t>Sibel   7 yaşında bir kız çocuğudur ve kız olduğu için ailesi onu okula göndermemektedir”</w:t>
      </w:r>
    </w:p>
    <w:p w:rsidR="004C3FA1" w:rsidRPr="00D615E0" w:rsidRDefault="004C3FA1" w:rsidP="00152353">
      <w:pPr>
        <w:jc w:val="both"/>
        <w:rPr>
          <w:b/>
        </w:rPr>
      </w:pPr>
      <w:r w:rsidRPr="00682302">
        <w:t xml:space="preserve"> </w:t>
      </w:r>
      <w:r>
        <w:tab/>
      </w:r>
      <w:r w:rsidRPr="00D615E0">
        <w:rPr>
          <w:b/>
        </w:rPr>
        <w:t xml:space="preserve">Bu olayda Sibel’in </w:t>
      </w:r>
      <w:r w:rsidRPr="00D615E0">
        <w:rPr>
          <w:b/>
          <w:u w:val="single"/>
        </w:rPr>
        <w:t>hangi hakkı</w:t>
      </w:r>
      <w:r w:rsidRPr="00D615E0">
        <w:rPr>
          <w:b/>
        </w:rPr>
        <w:t xml:space="preserve"> elinden alınmaktadır?</w:t>
      </w:r>
      <w:r w:rsidRPr="00537A2C">
        <w:rPr>
          <w:b/>
        </w:rPr>
        <w:t xml:space="preserve"> </w:t>
      </w:r>
      <w:r w:rsidRPr="00583CF6">
        <w:rPr>
          <w:b/>
        </w:rPr>
        <w:t>(5 Puan)</w:t>
      </w:r>
    </w:p>
    <w:p w:rsidR="004C3FA1" w:rsidRDefault="004C3FA1" w:rsidP="00152353">
      <w:pPr>
        <w:jc w:val="both"/>
      </w:pPr>
      <w:r w:rsidRPr="00682302">
        <w:t xml:space="preserve">A)Barınma                </w:t>
      </w:r>
      <w:r>
        <w:tab/>
      </w:r>
      <w:r>
        <w:tab/>
      </w:r>
    </w:p>
    <w:p w:rsidR="004C3FA1" w:rsidRDefault="004C3FA1" w:rsidP="00152353">
      <w:pPr>
        <w:jc w:val="both"/>
      </w:pPr>
      <w:r w:rsidRPr="00682302">
        <w:t xml:space="preserve">B)Giyinme               </w:t>
      </w:r>
      <w:r>
        <w:tab/>
      </w:r>
      <w:r>
        <w:tab/>
      </w:r>
    </w:p>
    <w:p w:rsidR="004C3FA1" w:rsidRDefault="004C3FA1" w:rsidP="00152353">
      <w:pPr>
        <w:jc w:val="both"/>
      </w:pPr>
      <w:r w:rsidRPr="00682302">
        <w:t xml:space="preserve">C)Eğitim               </w:t>
      </w:r>
      <w:r>
        <w:tab/>
      </w:r>
      <w:r>
        <w:tab/>
      </w:r>
    </w:p>
    <w:p w:rsidR="004C3FA1" w:rsidRPr="00682302" w:rsidRDefault="004C3FA1" w:rsidP="00152353">
      <w:pPr>
        <w:jc w:val="both"/>
      </w:pPr>
      <w:r w:rsidRPr="00682302">
        <w:t>D)Tedavi olma</w:t>
      </w:r>
    </w:p>
    <w:p w:rsidR="004C3FA1" w:rsidRPr="00C16463" w:rsidRDefault="004C3FA1" w:rsidP="00152353">
      <w:pPr>
        <w:jc w:val="both"/>
      </w:pPr>
    </w:p>
    <w:p w:rsidR="004C3FA1" w:rsidRPr="00493868" w:rsidRDefault="004C3FA1" w:rsidP="00C16463">
      <w:pPr>
        <w:jc w:val="both"/>
      </w:pPr>
    </w:p>
    <w:p w:rsidR="004C3FA1" w:rsidRDefault="004C3FA1" w:rsidP="006E47AC">
      <w:pPr>
        <w:spacing w:line="276" w:lineRule="auto"/>
        <w:jc w:val="center"/>
      </w:pPr>
      <w:r>
        <w:t>08.11.2013</w:t>
      </w:r>
    </w:p>
    <w:p w:rsidR="004C3FA1" w:rsidRDefault="004C3FA1" w:rsidP="006E47AC">
      <w:pPr>
        <w:spacing w:line="276" w:lineRule="auto"/>
        <w:jc w:val="center"/>
      </w:pPr>
    </w:p>
    <w:p w:rsidR="004C3FA1" w:rsidRDefault="004C3FA1" w:rsidP="006E47AC">
      <w:pPr>
        <w:spacing w:line="276" w:lineRule="auto"/>
        <w:jc w:val="center"/>
      </w:pPr>
    </w:p>
    <w:p w:rsidR="004C3FA1" w:rsidRDefault="004C3FA1" w:rsidP="006E47AC">
      <w:pPr>
        <w:spacing w:line="276" w:lineRule="auto"/>
        <w:jc w:val="center"/>
      </w:pPr>
      <w:r>
        <w:t>SINAVDA BAŞARILAR DİLERİM.</w:t>
      </w:r>
    </w:p>
    <w:p w:rsidR="004C3FA1" w:rsidRDefault="004C3FA1" w:rsidP="006E47AC">
      <w:pPr>
        <w:spacing w:line="276" w:lineRule="auto"/>
        <w:ind w:left="3540" w:firstLine="708"/>
      </w:pPr>
      <w:r>
        <w:t>Mustafa KARAKUŞ</w:t>
      </w:r>
    </w:p>
    <w:p w:rsidR="004C3FA1" w:rsidRDefault="004C3FA1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4C3FA1" w:rsidRDefault="004C3FA1" w:rsidP="006E47AC">
      <w:pPr>
        <w:spacing w:line="276" w:lineRule="auto"/>
        <w:ind w:left="284" w:hanging="284"/>
        <w:jc w:val="center"/>
      </w:pPr>
    </w:p>
    <w:p w:rsidR="004C3FA1" w:rsidRDefault="004C3FA1" w:rsidP="00825288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5" w:history="1">
        <w:r>
          <w:rPr>
            <w:rStyle w:val="Hyperlink"/>
            <w:b/>
            <w:bCs/>
            <w:sz w:val="32"/>
            <w:szCs w:val="32"/>
          </w:rPr>
          <w:t>www.karakusmustafa.com</w:t>
        </w:r>
      </w:hyperlink>
    </w:p>
    <w:p w:rsidR="004C3FA1" w:rsidRDefault="004C3FA1" w:rsidP="00825288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6" w:history="1">
        <w:r>
          <w:rPr>
            <w:rStyle w:val="Hyperlink"/>
            <w:b/>
            <w:bCs/>
            <w:sz w:val="32"/>
            <w:szCs w:val="32"/>
          </w:rPr>
          <w:t>karakus@karakusmustafa.com</w:t>
        </w:r>
      </w:hyperlink>
    </w:p>
    <w:p w:rsidR="004C3FA1" w:rsidRDefault="004C3FA1" w:rsidP="00825288">
      <w:pPr>
        <w:ind w:left="930" w:hanging="930"/>
        <w:jc w:val="both"/>
        <w:rPr>
          <w:b/>
          <w:bCs/>
          <w:sz w:val="32"/>
          <w:szCs w:val="32"/>
        </w:rPr>
      </w:pPr>
    </w:p>
    <w:p w:rsidR="004C3FA1" w:rsidRPr="001371AD" w:rsidRDefault="004C3FA1" w:rsidP="00825288">
      <w:pPr>
        <w:jc w:val="center"/>
        <w:rPr>
          <w:b/>
        </w:rPr>
      </w:pPr>
      <w:r>
        <w:rPr>
          <w:b/>
          <w:bCs/>
          <w:sz w:val="32"/>
          <w:szCs w:val="32"/>
        </w:rPr>
        <w:t>Ziyaretçi defterime görüş ve önerilerinizi bekliyorum.</w:t>
      </w:r>
    </w:p>
    <w:p w:rsidR="004C3FA1" w:rsidRDefault="004C3FA1" w:rsidP="006E47AC">
      <w:pPr>
        <w:spacing w:line="276" w:lineRule="auto"/>
        <w:ind w:left="284" w:hanging="284"/>
        <w:jc w:val="center"/>
      </w:pPr>
    </w:p>
    <w:p w:rsidR="004C3FA1" w:rsidRDefault="004C3FA1" w:rsidP="000B36AB">
      <w:pPr>
        <w:jc w:val="both"/>
      </w:pPr>
    </w:p>
    <w:p w:rsidR="004C3FA1" w:rsidRDefault="004C3FA1" w:rsidP="000B36AB">
      <w:pPr>
        <w:jc w:val="both"/>
      </w:pPr>
    </w:p>
    <w:p w:rsidR="004C3FA1" w:rsidRDefault="004C3FA1" w:rsidP="00F86112">
      <w:pPr>
        <w:jc w:val="both"/>
        <w:rPr>
          <w:b/>
          <w:u w:val="single"/>
        </w:rPr>
      </w:pPr>
    </w:p>
    <w:p w:rsidR="004C3FA1" w:rsidRDefault="004C3FA1" w:rsidP="00F86112">
      <w:pPr>
        <w:jc w:val="both"/>
        <w:sectPr w:rsidR="004C3FA1" w:rsidSect="005D6B3A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4C3FA1" w:rsidRDefault="004C3FA1" w:rsidP="00D70700">
      <w:pPr>
        <w:jc w:val="both"/>
      </w:pPr>
    </w:p>
    <w:sectPr w:rsidR="004C3FA1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652"/>
    <w:rsid w:val="00014963"/>
    <w:rsid w:val="000366D8"/>
    <w:rsid w:val="00051BD0"/>
    <w:rsid w:val="00052408"/>
    <w:rsid w:val="00065338"/>
    <w:rsid w:val="00072933"/>
    <w:rsid w:val="000850B2"/>
    <w:rsid w:val="00091AEE"/>
    <w:rsid w:val="000A6244"/>
    <w:rsid w:val="000B36AB"/>
    <w:rsid w:val="000C6DCC"/>
    <w:rsid w:val="000E50E1"/>
    <w:rsid w:val="000F0589"/>
    <w:rsid w:val="001248D0"/>
    <w:rsid w:val="0013321D"/>
    <w:rsid w:val="0013590F"/>
    <w:rsid w:val="001371AD"/>
    <w:rsid w:val="00152353"/>
    <w:rsid w:val="00171628"/>
    <w:rsid w:val="001763CA"/>
    <w:rsid w:val="00180C6B"/>
    <w:rsid w:val="00194766"/>
    <w:rsid w:val="0019485D"/>
    <w:rsid w:val="001C385A"/>
    <w:rsid w:val="001D7364"/>
    <w:rsid w:val="001E12CD"/>
    <w:rsid w:val="002562C5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F2004"/>
    <w:rsid w:val="00425358"/>
    <w:rsid w:val="00436BEE"/>
    <w:rsid w:val="00447681"/>
    <w:rsid w:val="00462E58"/>
    <w:rsid w:val="00467F69"/>
    <w:rsid w:val="00483CC6"/>
    <w:rsid w:val="00493868"/>
    <w:rsid w:val="004A7318"/>
    <w:rsid w:val="004B098B"/>
    <w:rsid w:val="004C092B"/>
    <w:rsid w:val="004C151A"/>
    <w:rsid w:val="004C3FA1"/>
    <w:rsid w:val="004D7EC9"/>
    <w:rsid w:val="004E1273"/>
    <w:rsid w:val="004E195D"/>
    <w:rsid w:val="00500ED1"/>
    <w:rsid w:val="00523D69"/>
    <w:rsid w:val="005314DF"/>
    <w:rsid w:val="0053667E"/>
    <w:rsid w:val="00537A2C"/>
    <w:rsid w:val="00552ED7"/>
    <w:rsid w:val="005631C8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21614"/>
    <w:rsid w:val="006347DA"/>
    <w:rsid w:val="00656404"/>
    <w:rsid w:val="00656CCE"/>
    <w:rsid w:val="00664D2C"/>
    <w:rsid w:val="00666E32"/>
    <w:rsid w:val="00682302"/>
    <w:rsid w:val="0069239C"/>
    <w:rsid w:val="006B3D40"/>
    <w:rsid w:val="006B56B3"/>
    <w:rsid w:val="006D1C7A"/>
    <w:rsid w:val="006E47AC"/>
    <w:rsid w:val="006F14A8"/>
    <w:rsid w:val="00741387"/>
    <w:rsid w:val="0076308E"/>
    <w:rsid w:val="0078661F"/>
    <w:rsid w:val="00787431"/>
    <w:rsid w:val="007B4198"/>
    <w:rsid w:val="007B4FDD"/>
    <w:rsid w:val="007D3651"/>
    <w:rsid w:val="007D38EA"/>
    <w:rsid w:val="007E0767"/>
    <w:rsid w:val="007F42D3"/>
    <w:rsid w:val="0080455E"/>
    <w:rsid w:val="00807865"/>
    <w:rsid w:val="0081657B"/>
    <w:rsid w:val="00825288"/>
    <w:rsid w:val="008370CD"/>
    <w:rsid w:val="00840559"/>
    <w:rsid w:val="00856926"/>
    <w:rsid w:val="00860E2A"/>
    <w:rsid w:val="008770C7"/>
    <w:rsid w:val="00885101"/>
    <w:rsid w:val="00892E32"/>
    <w:rsid w:val="008E00BC"/>
    <w:rsid w:val="008E2F73"/>
    <w:rsid w:val="008E7C3A"/>
    <w:rsid w:val="00917834"/>
    <w:rsid w:val="0094551B"/>
    <w:rsid w:val="00953650"/>
    <w:rsid w:val="00966C42"/>
    <w:rsid w:val="0098671A"/>
    <w:rsid w:val="009A2D4A"/>
    <w:rsid w:val="009B046C"/>
    <w:rsid w:val="009C2E70"/>
    <w:rsid w:val="009E6B95"/>
    <w:rsid w:val="009E72B5"/>
    <w:rsid w:val="00A05629"/>
    <w:rsid w:val="00A22F21"/>
    <w:rsid w:val="00A91073"/>
    <w:rsid w:val="00AF3DE3"/>
    <w:rsid w:val="00B12135"/>
    <w:rsid w:val="00B12467"/>
    <w:rsid w:val="00B23683"/>
    <w:rsid w:val="00B44DA3"/>
    <w:rsid w:val="00B47AE5"/>
    <w:rsid w:val="00B53A7B"/>
    <w:rsid w:val="00B70B04"/>
    <w:rsid w:val="00B93F89"/>
    <w:rsid w:val="00BA4277"/>
    <w:rsid w:val="00BE20C7"/>
    <w:rsid w:val="00BE20F0"/>
    <w:rsid w:val="00C06817"/>
    <w:rsid w:val="00C16463"/>
    <w:rsid w:val="00C55A66"/>
    <w:rsid w:val="00C87592"/>
    <w:rsid w:val="00C967C1"/>
    <w:rsid w:val="00CB1193"/>
    <w:rsid w:val="00CB175C"/>
    <w:rsid w:val="00CB51EB"/>
    <w:rsid w:val="00CC541A"/>
    <w:rsid w:val="00CD3611"/>
    <w:rsid w:val="00CE0A9B"/>
    <w:rsid w:val="00CE3DFF"/>
    <w:rsid w:val="00D214D7"/>
    <w:rsid w:val="00D278D5"/>
    <w:rsid w:val="00D33825"/>
    <w:rsid w:val="00D37FC5"/>
    <w:rsid w:val="00D5000C"/>
    <w:rsid w:val="00D51CB2"/>
    <w:rsid w:val="00D615E0"/>
    <w:rsid w:val="00D70605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62F29"/>
    <w:rsid w:val="00E668D9"/>
    <w:rsid w:val="00E9208C"/>
    <w:rsid w:val="00E965CD"/>
    <w:rsid w:val="00EA2F6D"/>
    <w:rsid w:val="00F22761"/>
    <w:rsid w:val="00F260AA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D4BB0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67F69"/>
    <w:pPr>
      <w:ind w:left="720"/>
      <w:contextualSpacing/>
    </w:pPr>
  </w:style>
  <w:style w:type="paragraph" w:customStyle="1" w:styleId="Normal0">
    <w:name w:val="[Normal]"/>
    <w:uiPriority w:val="99"/>
    <w:rsid w:val="000850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180C6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B4FDD"/>
    <w:rPr>
      <w:lang w:eastAsia="en-US"/>
    </w:rPr>
  </w:style>
  <w:style w:type="character" w:styleId="Hyperlink">
    <w:name w:val="Hyperlink"/>
    <w:basedOn w:val="DefaultParagraphFont"/>
    <w:uiPriority w:val="99"/>
    <w:semiHidden/>
    <w:rsid w:val="008252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akus@karakusmustafa.com" TargetMode="External"/><Relationship Id="rId5" Type="http://schemas.openxmlformats.org/officeDocument/2006/relationships/hyperlink" Target="http://www.karakusmustaf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447</TotalTime>
  <Pages>3</Pages>
  <Words>622</Words>
  <Characters>3551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edanur</cp:lastModifiedBy>
  <cp:revision>129</cp:revision>
  <dcterms:created xsi:type="dcterms:W3CDTF">2011-05-21T12:49:00Z</dcterms:created>
  <dcterms:modified xsi:type="dcterms:W3CDTF">2013-11-24T21:03:00Z</dcterms:modified>
</cp:coreProperties>
</file>